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177EA2" w:rsidRPr="00730D41" w:rsidRDefault="00177EA2" w:rsidP="00177EA2">
      <w:pPr>
        <w:pStyle w:val="Heading2"/>
        <w:jc w:val="center"/>
        <w:rPr>
          <w:rFonts w:ascii="Arial Narrow" w:hAnsi="Arial Narrow"/>
          <w:sz w:val="21"/>
          <w:szCs w:val="21"/>
        </w:rPr>
      </w:pPr>
    </w:p>
    <w:p w14:paraId="0495E737" w14:textId="77777777" w:rsidR="00335126" w:rsidRPr="00730D41" w:rsidRDefault="003C6BCD" w:rsidP="00335126">
      <w:pPr>
        <w:pStyle w:val="Heading2"/>
        <w:rPr>
          <w:rFonts w:ascii="Arial Narrow" w:hAnsi="Arial Narrow"/>
          <w:sz w:val="21"/>
          <w:szCs w:val="21"/>
        </w:rPr>
      </w:pPr>
      <w:r w:rsidRPr="00730D41">
        <w:rPr>
          <w:rFonts w:ascii="Arial Narrow" w:hAnsi="Arial Narrow"/>
          <w:sz w:val="21"/>
          <w:szCs w:val="21"/>
        </w:rPr>
        <w:t>Person S</w:t>
      </w:r>
      <w:r w:rsidR="00335126" w:rsidRPr="00730D41">
        <w:rPr>
          <w:rFonts w:ascii="Arial Narrow" w:hAnsi="Arial Narrow"/>
          <w:sz w:val="21"/>
          <w:szCs w:val="21"/>
        </w:rPr>
        <w:t>pecification</w:t>
      </w:r>
    </w:p>
    <w:p w14:paraId="03FD9A7F" w14:textId="47B14555" w:rsidR="009478C4" w:rsidRPr="00730D41" w:rsidRDefault="00335126" w:rsidP="00335126">
      <w:pPr>
        <w:rPr>
          <w:rFonts w:ascii="Arial Narrow" w:hAnsi="Arial Narrow"/>
          <w:b/>
          <w:bCs/>
          <w:sz w:val="21"/>
          <w:szCs w:val="21"/>
        </w:rPr>
      </w:pPr>
      <w:r w:rsidRPr="00730D41">
        <w:rPr>
          <w:rFonts w:ascii="Arial Narrow" w:hAnsi="Arial Narrow"/>
          <w:b/>
          <w:sz w:val="21"/>
          <w:szCs w:val="21"/>
        </w:rPr>
        <w:t>Post:</w:t>
      </w:r>
      <w:r w:rsidR="00EA0CC3" w:rsidRPr="00730D41">
        <w:rPr>
          <w:rFonts w:ascii="Arial Narrow" w:hAnsi="Arial Narrow"/>
          <w:b/>
          <w:sz w:val="21"/>
          <w:szCs w:val="21"/>
        </w:rPr>
        <w:t xml:space="preserve"> </w:t>
      </w:r>
      <w:r w:rsidR="008A78AD" w:rsidRPr="00730D41">
        <w:rPr>
          <w:rFonts w:ascii="Arial Narrow" w:hAnsi="Arial Narrow"/>
          <w:b/>
          <w:sz w:val="21"/>
          <w:szCs w:val="21"/>
        </w:rPr>
        <w:t>Pathway Leader</w:t>
      </w:r>
      <w:r w:rsidR="00D448C9" w:rsidRPr="00730D41">
        <w:rPr>
          <w:rFonts w:ascii="Arial Narrow" w:hAnsi="Arial Narrow"/>
          <w:b/>
          <w:sz w:val="21"/>
          <w:szCs w:val="21"/>
        </w:rPr>
        <w:t xml:space="preserve"> 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4725"/>
        <w:gridCol w:w="3015"/>
      </w:tblGrid>
      <w:tr w:rsidR="009478C4" w:rsidRPr="00730D41" w14:paraId="00BB585B" w14:textId="77777777" w:rsidTr="5FAAA84F">
        <w:trPr>
          <w:trHeight w:val="70"/>
        </w:trPr>
        <w:tc>
          <w:tcPr>
            <w:tcW w:w="2160" w:type="dxa"/>
            <w:shd w:val="clear" w:color="auto" w:fill="E6E6E6"/>
          </w:tcPr>
          <w:p w14:paraId="0A37501D" w14:textId="77777777" w:rsidR="009478C4" w:rsidRPr="00730D41" w:rsidRDefault="009478C4" w:rsidP="00133376">
            <w:pPr>
              <w:ind w:left="360"/>
              <w:jc w:val="center"/>
              <w:rPr>
                <w:rFonts w:ascii="Arial Narrow" w:hAnsi="Arial Narrow" w:cstheme="majorHAnsi"/>
                <w:sz w:val="21"/>
                <w:szCs w:val="21"/>
              </w:rPr>
            </w:pPr>
          </w:p>
        </w:tc>
        <w:tc>
          <w:tcPr>
            <w:tcW w:w="4725" w:type="dxa"/>
            <w:shd w:val="clear" w:color="auto" w:fill="E6E6E6"/>
          </w:tcPr>
          <w:p w14:paraId="0895C2DB" w14:textId="77777777" w:rsidR="009478C4" w:rsidRPr="00730D41" w:rsidRDefault="009478C4" w:rsidP="003C6BCD">
            <w:pPr>
              <w:jc w:val="center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>Essential</w:t>
            </w:r>
          </w:p>
        </w:tc>
        <w:tc>
          <w:tcPr>
            <w:tcW w:w="3015" w:type="dxa"/>
            <w:shd w:val="clear" w:color="auto" w:fill="E6E6E6"/>
          </w:tcPr>
          <w:p w14:paraId="307109DC" w14:textId="77777777" w:rsidR="009478C4" w:rsidRPr="00730D41" w:rsidRDefault="009478C4" w:rsidP="00133376">
            <w:pPr>
              <w:jc w:val="center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>Method of assessment</w:t>
            </w:r>
          </w:p>
        </w:tc>
      </w:tr>
      <w:tr w:rsidR="009478C4" w:rsidRPr="00730D41" w14:paraId="261ED4FB" w14:textId="77777777" w:rsidTr="5FAAA84F">
        <w:tc>
          <w:tcPr>
            <w:tcW w:w="2160" w:type="dxa"/>
            <w:tcBorders>
              <w:bottom w:val="single" w:sz="4" w:space="0" w:color="auto"/>
            </w:tcBorders>
          </w:tcPr>
          <w:p w14:paraId="36081248" w14:textId="77777777" w:rsidR="009478C4" w:rsidRPr="00730D41" w:rsidRDefault="009478C4" w:rsidP="00133376">
            <w:pPr>
              <w:jc w:val="left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 xml:space="preserve">Educational </w:t>
            </w:r>
          </w:p>
          <w:p w14:paraId="194D3912" w14:textId="77777777" w:rsidR="009478C4" w:rsidRPr="00730D41" w:rsidRDefault="009478C4" w:rsidP="00133376">
            <w:pPr>
              <w:jc w:val="left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>attainment</w:t>
            </w:r>
          </w:p>
        </w:tc>
        <w:tc>
          <w:tcPr>
            <w:tcW w:w="4725" w:type="dxa"/>
            <w:tcBorders>
              <w:bottom w:val="single" w:sz="4" w:space="0" w:color="auto"/>
            </w:tcBorders>
          </w:tcPr>
          <w:p w14:paraId="3827A980" w14:textId="77777777" w:rsidR="001346AD" w:rsidRPr="00730D41" w:rsidRDefault="001346AD" w:rsidP="00730D41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 Narrow" w:hAnsi="Arial Narrow" w:cstheme="majorHAnsi"/>
                <w:sz w:val="21"/>
                <w:szCs w:val="21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GCSE Grade 4+ (or equivalent) in English and Mathematics</w:t>
            </w:r>
            <w:r w:rsidRPr="00730D41">
              <w:rPr>
                <w:rStyle w:val="eop"/>
                <w:rFonts w:ascii="Arial Narrow" w:hAnsi="Arial Narrow" w:cstheme="majorHAnsi"/>
                <w:sz w:val="21"/>
                <w:szCs w:val="21"/>
              </w:rPr>
              <w:t> </w:t>
            </w:r>
          </w:p>
          <w:p w14:paraId="224B1DB8" w14:textId="57545914" w:rsidR="00FC2503" w:rsidRPr="00730D41" w:rsidRDefault="001346AD" w:rsidP="00730D41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 Narrow" w:hAnsi="Arial Narrow" w:cstheme="majorHAnsi"/>
                <w:sz w:val="21"/>
                <w:szCs w:val="21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 xml:space="preserve">Relevant Level 3 qualification </w:t>
            </w:r>
            <w:r w:rsidRPr="00730D41">
              <w:rPr>
                <w:rStyle w:val="normaltextrun"/>
                <w:rFonts w:ascii="Arial Narrow" w:hAnsi="Arial Narrow" w:cstheme="majorHAnsi"/>
                <w:b/>
                <w:sz w:val="21"/>
                <w:szCs w:val="21"/>
                <w:lang w:val="en-US"/>
              </w:rPr>
              <w:t xml:space="preserve">(desirable) </w:t>
            </w:r>
          </w:p>
        </w:tc>
        <w:tc>
          <w:tcPr>
            <w:tcW w:w="3015" w:type="dxa"/>
            <w:tcBorders>
              <w:bottom w:val="single" w:sz="4" w:space="0" w:color="auto"/>
            </w:tcBorders>
          </w:tcPr>
          <w:p w14:paraId="5228ED10" w14:textId="77777777" w:rsidR="001346AD" w:rsidRPr="00730D41" w:rsidRDefault="008A78AD" w:rsidP="008A78AD">
            <w:pPr>
              <w:spacing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 xml:space="preserve">Application form </w:t>
            </w:r>
          </w:p>
          <w:p w14:paraId="2A6D1003" w14:textId="6423F2DD" w:rsidR="008A78AD" w:rsidRPr="008A78AD" w:rsidRDefault="008A78AD" w:rsidP="008A78AD">
            <w:pPr>
              <w:spacing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>Supporting statement</w:t>
            </w:r>
          </w:p>
          <w:p w14:paraId="7FB11675" w14:textId="224924CB" w:rsidR="009478C4" w:rsidRPr="00730D41" w:rsidRDefault="009478C4" w:rsidP="001346AD">
            <w:pPr>
              <w:tabs>
                <w:tab w:val="left" w:pos="432"/>
              </w:tabs>
              <w:jc w:val="left"/>
              <w:rPr>
                <w:rFonts w:ascii="Arial Narrow" w:hAnsi="Arial Narrow" w:cstheme="majorHAnsi"/>
                <w:sz w:val="21"/>
                <w:szCs w:val="21"/>
              </w:rPr>
            </w:pPr>
          </w:p>
        </w:tc>
      </w:tr>
      <w:tr w:rsidR="009478C4" w:rsidRPr="00730D41" w14:paraId="2A1784B3" w14:textId="77777777" w:rsidTr="5FAAA84F">
        <w:tc>
          <w:tcPr>
            <w:tcW w:w="2160" w:type="dxa"/>
            <w:tcBorders>
              <w:bottom w:val="nil"/>
            </w:tcBorders>
          </w:tcPr>
          <w:p w14:paraId="0501CEE7" w14:textId="77777777" w:rsidR="007A36D6" w:rsidRPr="00730D41" w:rsidRDefault="009478C4" w:rsidP="007A36D6">
            <w:pPr>
              <w:jc w:val="left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>Work experience</w:t>
            </w:r>
            <w:r w:rsidR="007A36D6"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>, knowledge,</w:t>
            </w:r>
          </w:p>
          <w:p w14:paraId="5094E127" w14:textId="77777777" w:rsidR="009478C4" w:rsidRPr="00730D41" w:rsidRDefault="007A36D6" w:rsidP="007A36D6">
            <w:pPr>
              <w:jc w:val="left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>skills and aptitudes</w:t>
            </w:r>
          </w:p>
        </w:tc>
        <w:tc>
          <w:tcPr>
            <w:tcW w:w="4725" w:type="dxa"/>
            <w:tcBorders>
              <w:bottom w:val="nil"/>
            </w:tcBorders>
          </w:tcPr>
          <w:p w14:paraId="6DB01557" w14:textId="56FF3601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 xml:space="preserve">Experience working with pupils with SEND and/or </w:t>
            </w:r>
            <w:proofErr w:type="spellStart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SEMH</w:t>
            </w:r>
            <w:proofErr w:type="spellEnd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 xml:space="preserve"> needs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6F26D586" w14:textId="6AEB3653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Experience supporting disengaged or vulnerable pupils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7D8BCD45" w14:textId="19EDB9DF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Experience delivering structured interventions and planned learning activities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1D23C80D" w14:textId="56FC186E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 xml:space="preserve">Experience monitoring pupil progress and contributing to support plans </w:t>
            </w:r>
          </w:p>
          <w:p w14:paraId="21463B21" w14:textId="23524862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Experience working with parents/</w:t>
            </w:r>
            <w:proofErr w:type="spellStart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carers</w:t>
            </w:r>
            <w:proofErr w:type="spellEnd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 xml:space="preserve"> and external professionals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125F00DE" w14:textId="6E426F48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Ability to coordinate provision or take a lead role within a team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5C94CC16" w14:textId="5C5CCFCB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Strong interpersonal and communication skills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15B331A6" w14:textId="1C58BA65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Good </w:t>
            </w:r>
            <w:proofErr w:type="spellStart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organisational</w:t>
            </w:r>
            <w:proofErr w:type="spellEnd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skills with the ability to </w:t>
            </w:r>
            <w:proofErr w:type="spellStart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pri</w:t>
            </w:r>
            <w:bookmarkStart w:id="0" w:name="_GoBack"/>
            <w:bookmarkEnd w:id="0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oritise</w:t>
            </w:r>
            <w:proofErr w:type="spellEnd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and work under pressure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6F8A49F0" w14:textId="3597AC17" w:rsidR="00730D41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Knowledge of pupil needs and effective support strategies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5E25FF71" w14:textId="6403F15A" w:rsidR="003C6BCD" w:rsidRPr="00730D41" w:rsidRDefault="00730D41" w:rsidP="00730D41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Ability to work collaboratively and use initiative while </w:t>
            </w:r>
            <w:proofErr w:type="spellStart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recognising</w:t>
            </w:r>
            <w:proofErr w:type="spellEnd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when to seek support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</w:tc>
        <w:tc>
          <w:tcPr>
            <w:tcW w:w="3015" w:type="dxa"/>
            <w:tcBorders>
              <w:bottom w:val="nil"/>
            </w:tcBorders>
          </w:tcPr>
          <w:p w14:paraId="3094DE06" w14:textId="77777777" w:rsidR="008A78AD" w:rsidRPr="008A78AD" w:rsidRDefault="008A78AD" w:rsidP="001346AD">
            <w:pPr>
              <w:spacing w:before="100" w:beforeAutospacing="1" w:after="100" w:afterAutospacing="1"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>Application form / Supporting statement</w:t>
            </w:r>
          </w:p>
          <w:p w14:paraId="5A1652FC" w14:textId="77777777" w:rsidR="008A78AD" w:rsidRPr="008A78AD" w:rsidRDefault="008A78AD" w:rsidP="001346AD">
            <w:pPr>
              <w:spacing w:before="100" w:beforeAutospacing="1" w:after="100" w:afterAutospacing="1"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>Interview</w:t>
            </w:r>
          </w:p>
          <w:p w14:paraId="5DAB6C7B" w14:textId="77777777" w:rsidR="007A36D6" w:rsidRPr="00730D41" w:rsidRDefault="007A36D6" w:rsidP="00177EA2">
            <w:pPr>
              <w:tabs>
                <w:tab w:val="left" w:pos="432"/>
              </w:tabs>
              <w:jc w:val="left"/>
              <w:rPr>
                <w:rFonts w:ascii="Arial Narrow" w:hAnsi="Arial Narrow" w:cstheme="majorHAnsi"/>
                <w:sz w:val="21"/>
                <w:szCs w:val="21"/>
              </w:rPr>
            </w:pPr>
          </w:p>
        </w:tc>
      </w:tr>
      <w:tr w:rsidR="009478C4" w:rsidRPr="00730D41" w14:paraId="02EB378F" w14:textId="77777777" w:rsidTr="5FAAA84F">
        <w:trPr>
          <w:trHeight w:val="80"/>
        </w:trPr>
        <w:tc>
          <w:tcPr>
            <w:tcW w:w="2160" w:type="dxa"/>
            <w:tcBorders>
              <w:top w:val="nil"/>
            </w:tcBorders>
          </w:tcPr>
          <w:p w14:paraId="6A05A809" w14:textId="77777777" w:rsidR="009478C4" w:rsidRPr="00730D41" w:rsidRDefault="009478C4" w:rsidP="00133376">
            <w:pPr>
              <w:jc w:val="left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</w:p>
        </w:tc>
        <w:tc>
          <w:tcPr>
            <w:tcW w:w="4725" w:type="dxa"/>
            <w:tcBorders>
              <w:top w:val="nil"/>
            </w:tcBorders>
          </w:tcPr>
          <w:p w14:paraId="5A39BBE3" w14:textId="77777777" w:rsidR="007A36D6" w:rsidRPr="00730D41" w:rsidRDefault="007A36D6" w:rsidP="004E5134">
            <w:pPr>
              <w:pStyle w:val="BodyTextIndent"/>
              <w:tabs>
                <w:tab w:val="left" w:pos="432"/>
              </w:tabs>
              <w:ind w:left="0"/>
              <w:rPr>
                <w:rFonts w:ascii="Arial Narrow" w:hAnsi="Arial Narrow" w:cstheme="majorHAnsi"/>
                <w:sz w:val="21"/>
                <w:szCs w:val="21"/>
              </w:rPr>
            </w:pPr>
          </w:p>
        </w:tc>
        <w:tc>
          <w:tcPr>
            <w:tcW w:w="3015" w:type="dxa"/>
            <w:tcBorders>
              <w:top w:val="nil"/>
            </w:tcBorders>
          </w:tcPr>
          <w:p w14:paraId="41C8F396" w14:textId="77777777" w:rsidR="009478C4" w:rsidRPr="00730D41" w:rsidRDefault="009478C4" w:rsidP="007A36D6">
            <w:pPr>
              <w:tabs>
                <w:tab w:val="left" w:pos="432"/>
              </w:tabs>
              <w:jc w:val="left"/>
              <w:rPr>
                <w:rFonts w:ascii="Arial Narrow" w:hAnsi="Arial Narrow" w:cstheme="majorHAnsi"/>
                <w:sz w:val="21"/>
                <w:szCs w:val="21"/>
              </w:rPr>
            </w:pPr>
          </w:p>
        </w:tc>
      </w:tr>
      <w:tr w:rsidR="009478C4" w:rsidRPr="00730D41" w14:paraId="2DBCF331" w14:textId="77777777" w:rsidTr="5FAAA84F">
        <w:tc>
          <w:tcPr>
            <w:tcW w:w="2160" w:type="dxa"/>
          </w:tcPr>
          <w:p w14:paraId="28CB9442" w14:textId="49361886" w:rsidR="009478C4" w:rsidRPr="00730D41" w:rsidRDefault="008A78AD" w:rsidP="00133376">
            <w:pPr>
              <w:pStyle w:val="Heading5"/>
              <w:spacing w:before="0" w:after="0"/>
              <w:jc w:val="left"/>
              <w:rPr>
                <w:rFonts w:ascii="Arial Narrow" w:hAnsi="Arial Narrow" w:cstheme="majorHAnsi"/>
                <w:i w:val="0"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i w:val="0"/>
                <w:sz w:val="21"/>
                <w:szCs w:val="21"/>
              </w:rPr>
              <w:t>Personal Qualities</w:t>
            </w:r>
          </w:p>
        </w:tc>
        <w:tc>
          <w:tcPr>
            <w:tcW w:w="4725" w:type="dxa"/>
          </w:tcPr>
          <w:p w14:paraId="4AC04C06" w14:textId="44EC6619" w:rsidR="00730D41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Positive, proactive and flexible approach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590E01AF" w14:textId="5300953B" w:rsidR="00730D41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Commitment to equality, diversity and inclusion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463E4B4B" w14:textId="517ECD3C" w:rsidR="00730D41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Ability to promote the school’s values and ethos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1EEA0285" w14:textId="15922866" w:rsidR="00730D41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High professional standards including reliability and punctuality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6CBB745C" w14:textId="5EDB521D" w:rsidR="00730D41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Strong understanding of safeguarding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590C7F48" w14:textId="158983D2" w:rsidR="00730D41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Resilience and ability to remain calm in challenging situations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5D6AF554" w14:textId="43B1972E" w:rsidR="00730D41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Ability to build trusting relationships with vulnerable pupils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6E443516" w14:textId="264CF2D1" w:rsidR="009478C4" w:rsidRPr="00730D41" w:rsidRDefault="00730D41" w:rsidP="00730D41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textAlignment w:val="baseline"/>
              <w:rPr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A restorative and relational approach to </w:t>
            </w:r>
            <w:proofErr w:type="spellStart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behaviour</w:t>
            </w:r>
            <w:proofErr w:type="spellEnd"/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</w:tc>
        <w:tc>
          <w:tcPr>
            <w:tcW w:w="3015" w:type="dxa"/>
          </w:tcPr>
          <w:p w14:paraId="5DC99944" w14:textId="7A8BE4BB" w:rsidR="008A78AD" w:rsidRPr="008A78AD" w:rsidRDefault="008A78AD" w:rsidP="008A78AD">
            <w:pPr>
              <w:spacing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 xml:space="preserve">Supporting statement </w:t>
            </w:r>
          </w:p>
          <w:p w14:paraId="1A09BE6A" w14:textId="3D4A665F" w:rsidR="008A78AD" w:rsidRPr="008A78AD" w:rsidRDefault="008A78AD" w:rsidP="008A78AD">
            <w:pPr>
              <w:spacing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>Interview</w:t>
            </w:r>
          </w:p>
          <w:p w14:paraId="1A0D5459" w14:textId="760CA2AC" w:rsidR="009478C4" w:rsidRPr="00730D41" w:rsidRDefault="009478C4" w:rsidP="001346AD">
            <w:pPr>
              <w:tabs>
                <w:tab w:val="left" w:pos="432"/>
              </w:tabs>
              <w:jc w:val="left"/>
              <w:rPr>
                <w:rFonts w:ascii="Arial Narrow" w:hAnsi="Arial Narrow" w:cstheme="majorHAnsi"/>
                <w:sz w:val="21"/>
                <w:szCs w:val="21"/>
              </w:rPr>
            </w:pPr>
          </w:p>
        </w:tc>
      </w:tr>
      <w:tr w:rsidR="009478C4" w:rsidRPr="00730D41" w14:paraId="0D432247" w14:textId="77777777" w:rsidTr="5FAAA84F">
        <w:tc>
          <w:tcPr>
            <w:tcW w:w="2160" w:type="dxa"/>
          </w:tcPr>
          <w:p w14:paraId="57C54B69" w14:textId="1478AE01" w:rsidR="009478C4" w:rsidRPr="00730D41" w:rsidRDefault="009478C4" w:rsidP="00133376">
            <w:pPr>
              <w:jc w:val="left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 xml:space="preserve">Circumstances </w:t>
            </w:r>
          </w:p>
        </w:tc>
        <w:tc>
          <w:tcPr>
            <w:tcW w:w="4725" w:type="dxa"/>
          </w:tcPr>
          <w:p w14:paraId="613C2235" w14:textId="77777777" w:rsidR="00730D41" w:rsidRPr="00730D41" w:rsidRDefault="00730D41" w:rsidP="00730D41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Willingness to support activities beyond the classroom including off-site provision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5D5073B8" w14:textId="77777777" w:rsidR="00730D41" w:rsidRPr="00730D41" w:rsidRDefault="00730D41" w:rsidP="00730D4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</w:p>
          <w:p w14:paraId="6E4BB99D" w14:textId="21617E29" w:rsidR="00730D41" w:rsidRPr="00730D41" w:rsidRDefault="00730D41" w:rsidP="00730D41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Willingness to undertake home visits and work closely with families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  <w:p w14:paraId="2F1886C5" w14:textId="2676F1BF" w:rsidR="0000681F" w:rsidRPr="00730D41" w:rsidRDefault="00730D41" w:rsidP="001346AD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 Narrow" w:hAnsi="Arial Narrow" w:cstheme="majorHAnsi"/>
                <w:sz w:val="21"/>
                <w:szCs w:val="21"/>
                <w:lang w:val="en-US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Flexibility to respond to changing pupil needs</w:t>
            </w: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 </w:t>
            </w:r>
          </w:p>
        </w:tc>
        <w:tc>
          <w:tcPr>
            <w:tcW w:w="3015" w:type="dxa"/>
          </w:tcPr>
          <w:p w14:paraId="698C0387" w14:textId="77777777" w:rsidR="009478C4" w:rsidRPr="00730D41" w:rsidRDefault="004E62E1" w:rsidP="001346AD">
            <w:pPr>
              <w:tabs>
                <w:tab w:val="left" w:pos="432"/>
              </w:tabs>
              <w:jc w:val="left"/>
              <w:rPr>
                <w:rFonts w:ascii="Arial Narrow" w:hAnsi="Arial Narrow" w:cstheme="majorHAnsi"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sz w:val="21"/>
                <w:szCs w:val="21"/>
              </w:rPr>
              <w:t>Supporting statement</w:t>
            </w:r>
          </w:p>
          <w:p w14:paraId="76DCAC3A" w14:textId="77777777" w:rsidR="009478C4" w:rsidRPr="00730D41" w:rsidRDefault="009478C4" w:rsidP="001346AD">
            <w:pPr>
              <w:tabs>
                <w:tab w:val="left" w:pos="432"/>
              </w:tabs>
              <w:jc w:val="left"/>
              <w:rPr>
                <w:rFonts w:ascii="Arial Narrow" w:hAnsi="Arial Narrow" w:cstheme="majorHAnsi"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sz w:val="21"/>
                <w:szCs w:val="21"/>
              </w:rPr>
              <w:t>Interview</w:t>
            </w:r>
          </w:p>
        </w:tc>
      </w:tr>
      <w:tr w:rsidR="009478C4" w:rsidRPr="00730D41" w14:paraId="2294E8FD" w14:textId="77777777" w:rsidTr="5FAAA84F">
        <w:tc>
          <w:tcPr>
            <w:tcW w:w="2160" w:type="dxa"/>
          </w:tcPr>
          <w:p w14:paraId="70DA8861" w14:textId="610EE793" w:rsidR="009478C4" w:rsidRPr="00730D41" w:rsidRDefault="008A78AD" w:rsidP="00133376">
            <w:pPr>
              <w:jc w:val="left"/>
              <w:rPr>
                <w:rFonts w:ascii="Arial Narrow" w:hAnsi="Arial Narrow" w:cstheme="majorHAnsi"/>
                <w:b/>
                <w:bCs/>
                <w:sz w:val="21"/>
                <w:szCs w:val="21"/>
              </w:rPr>
            </w:pPr>
            <w:r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 xml:space="preserve">Essential </w:t>
            </w:r>
            <w:r w:rsidR="009478C4" w:rsidRPr="00730D41">
              <w:rPr>
                <w:rFonts w:ascii="Arial Narrow" w:hAnsi="Arial Narrow" w:cstheme="majorHAnsi"/>
                <w:b/>
                <w:bCs/>
                <w:sz w:val="21"/>
                <w:szCs w:val="21"/>
              </w:rPr>
              <w:t>Interests</w:t>
            </w:r>
          </w:p>
        </w:tc>
        <w:tc>
          <w:tcPr>
            <w:tcW w:w="4725" w:type="dxa"/>
          </w:tcPr>
          <w:p w14:paraId="6699B20C" w14:textId="62A42FF5" w:rsidR="009478C4" w:rsidRPr="00730D41" w:rsidRDefault="00730D41" w:rsidP="00730D41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textAlignment w:val="baseline"/>
              <w:rPr>
                <w:rFonts w:ascii="Arial Narrow" w:hAnsi="Arial Narrow" w:cstheme="majorHAnsi"/>
                <w:sz w:val="21"/>
                <w:szCs w:val="21"/>
              </w:rPr>
            </w:pPr>
            <w:r w:rsidRPr="00730D41">
              <w:rPr>
                <w:rStyle w:val="normaltextrun"/>
                <w:rFonts w:ascii="Arial Narrow" w:hAnsi="Arial Narrow" w:cstheme="majorHAnsi"/>
                <w:sz w:val="21"/>
                <w:szCs w:val="21"/>
                <w:lang w:val="en-US"/>
              </w:rPr>
              <w:t>Commitment to supporting the development, wellbeing and achievement of young people</w:t>
            </w:r>
            <w:r w:rsidRPr="00730D41">
              <w:rPr>
                <w:rStyle w:val="eop"/>
                <w:rFonts w:ascii="Arial Narrow" w:hAnsi="Arial Narro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3015" w:type="dxa"/>
          </w:tcPr>
          <w:p w14:paraId="1D7F286B" w14:textId="29A30AED" w:rsidR="008A78AD" w:rsidRPr="008A78AD" w:rsidRDefault="008A78AD" w:rsidP="008A78AD">
            <w:pPr>
              <w:spacing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 xml:space="preserve">Supporting statement </w:t>
            </w:r>
          </w:p>
          <w:p w14:paraId="323E4373" w14:textId="6B2A9133" w:rsidR="008A78AD" w:rsidRPr="008A78AD" w:rsidRDefault="008A78AD" w:rsidP="008A78AD">
            <w:pPr>
              <w:spacing w:line="300" w:lineRule="atLeast"/>
              <w:jc w:val="left"/>
              <w:rPr>
                <w:rFonts w:ascii="Arial Narrow" w:hAnsi="Arial Narrow" w:cstheme="majorHAnsi"/>
                <w:sz w:val="21"/>
                <w:szCs w:val="21"/>
                <w:lang w:eastAsia="en-GB"/>
              </w:rPr>
            </w:pPr>
            <w:r w:rsidRPr="008A78AD">
              <w:rPr>
                <w:rFonts w:ascii="Arial Narrow" w:hAnsi="Arial Narrow" w:cstheme="majorHAnsi"/>
                <w:sz w:val="21"/>
                <w:szCs w:val="21"/>
                <w:lang w:eastAsia="en-GB"/>
              </w:rPr>
              <w:t>Interview</w:t>
            </w:r>
          </w:p>
          <w:p w14:paraId="238F4E34" w14:textId="6D27734C" w:rsidR="009478C4" w:rsidRPr="00730D41" w:rsidRDefault="009478C4" w:rsidP="001346AD">
            <w:pPr>
              <w:tabs>
                <w:tab w:val="left" w:pos="432"/>
              </w:tabs>
              <w:jc w:val="left"/>
              <w:rPr>
                <w:rFonts w:ascii="Arial Narrow" w:hAnsi="Arial Narrow" w:cstheme="majorHAnsi"/>
                <w:sz w:val="21"/>
                <w:szCs w:val="21"/>
              </w:rPr>
            </w:pPr>
          </w:p>
        </w:tc>
      </w:tr>
    </w:tbl>
    <w:p w14:paraId="72A3D3EC" w14:textId="77777777" w:rsidR="006F1E84" w:rsidRPr="00730D41" w:rsidRDefault="006F1E84" w:rsidP="00F4341F">
      <w:pPr>
        <w:rPr>
          <w:rFonts w:ascii="Arial Narrow" w:hAnsi="Arial Narrow"/>
          <w:sz w:val="21"/>
          <w:szCs w:val="21"/>
        </w:rPr>
      </w:pPr>
    </w:p>
    <w:sectPr w:rsidR="006F1E84" w:rsidRPr="00730D41" w:rsidSect="00177EA2">
      <w:headerReference w:type="default" r:id="rId11"/>
      <w:pgSz w:w="11906" w:h="16838"/>
      <w:pgMar w:top="1258" w:right="1286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7B00A" w14:textId="77777777" w:rsidR="00446390" w:rsidRDefault="00446390">
      <w:r>
        <w:separator/>
      </w:r>
    </w:p>
  </w:endnote>
  <w:endnote w:type="continuationSeparator" w:id="0">
    <w:p w14:paraId="60061E4C" w14:textId="77777777" w:rsidR="00446390" w:rsidRDefault="0044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AFD9C" w14:textId="77777777" w:rsidR="00446390" w:rsidRDefault="00446390">
      <w:r>
        <w:separator/>
      </w:r>
    </w:p>
  </w:footnote>
  <w:footnote w:type="continuationSeparator" w:id="0">
    <w:p w14:paraId="4B94D5A5" w14:textId="77777777" w:rsidR="00446390" w:rsidRDefault="00446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4C5D6A1" w:rsidR="00177EA2" w:rsidRDefault="00BD3944" w:rsidP="00177EA2">
    <w:pPr>
      <w:pStyle w:val="Header"/>
      <w:jc w:val="center"/>
    </w:pPr>
    <w:r>
      <w:rPr>
        <w:noProof/>
        <w:lang w:eastAsia="en-GB"/>
      </w:rPr>
      <w:drawing>
        <wp:inline distT="0" distB="0" distL="0" distR="0" wp14:anchorId="64C7E189" wp14:editId="63243922">
          <wp:extent cx="1238250" cy="800100"/>
          <wp:effectExtent l="0" t="0" r="0" b="0"/>
          <wp:docPr id="1" name="Picture 1" descr="1111 Aspire-Logo-Medium (002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1111 Aspire-Logo-Medium (002)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613B"/>
    <w:multiLevelType w:val="multilevel"/>
    <w:tmpl w:val="AE5EE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E74C6D"/>
    <w:multiLevelType w:val="hybridMultilevel"/>
    <w:tmpl w:val="5F0CD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579A4"/>
    <w:multiLevelType w:val="multilevel"/>
    <w:tmpl w:val="A87E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E4221E"/>
    <w:multiLevelType w:val="multilevel"/>
    <w:tmpl w:val="460A7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E1F7A"/>
    <w:multiLevelType w:val="hybridMultilevel"/>
    <w:tmpl w:val="A3C44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F4E2D"/>
    <w:multiLevelType w:val="hybridMultilevel"/>
    <w:tmpl w:val="BB10C8E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D5D2D"/>
    <w:multiLevelType w:val="hybridMultilevel"/>
    <w:tmpl w:val="A4C6C6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27818"/>
    <w:multiLevelType w:val="multilevel"/>
    <w:tmpl w:val="EF74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2E6935"/>
    <w:multiLevelType w:val="multilevel"/>
    <w:tmpl w:val="C810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3A561E"/>
    <w:multiLevelType w:val="multilevel"/>
    <w:tmpl w:val="0D12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FD5CA3"/>
    <w:multiLevelType w:val="multilevel"/>
    <w:tmpl w:val="6400C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C035CB"/>
    <w:multiLevelType w:val="multilevel"/>
    <w:tmpl w:val="C054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4468E2"/>
    <w:multiLevelType w:val="multilevel"/>
    <w:tmpl w:val="CD68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D92081"/>
    <w:multiLevelType w:val="multilevel"/>
    <w:tmpl w:val="43EA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2E32904"/>
    <w:multiLevelType w:val="multilevel"/>
    <w:tmpl w:val="68D87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8BF5995"/>
    <w:multiLevelType w:val="hybridMultilevel"/>
    <w:tmpl w:val="0D44501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B57125"/>
    <w:multiLevelType w:val="multilevel"/>
    <w:tmpl w:val="EB826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9723DF"/>
    <w:multiLevelType w:val="hybridMultilevel"/>
    <w:tmpl w:val="9D3C6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4002C"/>
    <w:multiLevelType w:val="multilevel"/>
    <w:tmpl w:val="DB4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E5792B"/>
    <w:multiLevelType w:val="multilevel"/>
    <w:tmpl w:val="887C8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087747"/>
    <w:multiLevelType w:val="multilevel"/>
    <w:tmpl w:val="3E0A5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3D045B"/>
    <w:multiLevelType w:val="multilevel"/>
    <w:tmpl w:val="7D32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00079A4"/>
    <w:multiLevelType w:val="multilevel"/>
    <w:tmpl w:val="D632C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8947F9"/>
    <w:multiLevelType w:val="hybridMultilevel"/>
    <w:tmpl w:val="68143F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C0617"/>
    <w:multiLevelType w:val="hybridMultilevel"/>
    <w:tmpl w:val="7DF6B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8733A"/>
    <w:multiLevelType w:val="multilevel"/>
    <w:tmpl w:val="DB4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3E1E25"/>
    <w:multiLevelType w:val="multilevel"/>
    <w:tmpl w:val="56D4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782687"/>
    <w:multiLevelType w:val="multilevel"/>
    <w:tmpl w:val="701E9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B673C3"/>
    <w:multiLevelType w:val="hybridMultilevel"/>
    <w:tmpl w:val="95E05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975FE"/>
    <w:multiLevelType w:val="multilevel"/>
    <w:tmpl w:val="EA42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AE5558"/>
    <w:multiLevelType w:val="hybridMultilevel"/>
    <w:tmpl w:val="CBAAE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2703A"/>
    <w:multiLevelType w:val="multilevel"/>
    <w:tmpl w:val="820E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4432E1"/>
    <w:multiLevelType w:val="hybridMultilevel"/>
    <w:tmpl w:val="4B92B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474BE4"/>
    <w:multiLevelType w:val="multilevel"/>
    <w:tmpl w:val="5DBED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BA4652"/>
    <w:multiLevelType w:val="hybridMultilevel"/>
    <w:tmpl w:val="F676C9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142ED"/>
    <w:multiLevelType w:val="multilevel"/>
    <w:tmpl w:val="6D4E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66007A"/>
    <w:multiLevelType w:val="hybridMultilevel"/>
    <w:tmpl w:val="0882A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803DE3"/>
    <w:multiLevelType w:val="hybridMultilevel"/>
    <w:tmpl w:val="D7A8F8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393965"/>
    <w:multiLevelType w:val="multilevel"/>
    <w:tmpl w:val="2614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0B779F"/>
    <w:multiLevelType w:val="hybridMultilevel"/>
    <w:tmpl w:val="B9081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E15B9"/>
    <w:multiLevelType w:val="multilevel"/>
    <w:tmpl w:val="DB4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9B40D6"/>
    <w:multiLevelType w:val="hybridMultilevel"/>
    <w:tmpl w:val="2570A3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C8D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6"/>
  </w:num>
  <w:num w:numId="3">
    <w:abstractNumId w:val="41"/>
  </w:num>
  <w:num w:numId="4">
    <w:abstractNumId w:val="34"/>
  </w:num>
  <w:num w:numId="5">
    <w:abstractNumId w:val="15"/>
  </w:num>
  <w:num w:numId="6">
    <w:abstractNumId w:val="37"/>
  </w:num>
  <w:num w:numId="7">
    <w:abstractNumId w:val="23"/>
  </w:num>
  <w:num w:numId="8">
    <w:abstractNumId w:val="6"/>
  </w:num>
  <w:num w:numId="9">
    <w:abstractNumId w:val="5"/>
  </w:num>
  <w:num w:numId="10">
    <w:abstractNumId w:val="1"/>
  </w:num>
  <w:num w:numId="11">
    <w:abstractNumId w:val="18"/>
  </w:num>
  <w:num w:numId="12">
    <w:abstractNumId w:val="40"/>
  </w:num>
  <w:num w:numId="13">
    <w:abstractNumId w:val="25"/>
  </w:num>
  <w:num w:numId="14">
    <w:abstractNumId w:val="13"/>
  </w:num>
  <w:num w:numId="15">
    <w:abstractNumId w:val="8"/>
  </w:num>
  <w:num w:numId="16">
    <w:abstractNumId w:val="22"/>
  </w:num>
  <w:num w:numId="17">
    <w:abstractNumId w:val="14"/>
  </w:num>
  <w:num w:numId="18">
    <w:abstractNumId w:val="10"/>
  </w:num>
  <w:num w:numId="19">
    <w:abstractNumId w:val="19"/>
  </w:num>
  <w:num w:numId="20">
    <w:abstractNumId w:val="33"/>
  </w:num>
  <w:num w:numId="21">
    <w:abstractNumId w:val="12"/>
  </w:num>
  <w:num w:numId="22">
    <w:abstractNumId w:val="21"/>
  </w:num>
  <w:num w:numId="23">
    <w:abstractNumId w:val="31"/>
  </w:num>
  <w:num w:numId="24">
    <w:abstractNumId w:val="29"/>
  </w:num>
  <w:num w:numId="25">
    <w:abstractNumId w:val="3"/>
  </w:num>
  <w:num w:numId="26">
    <w:abstractNumId w:val="9"/>
  </w:num>
  <w:num w:numId="27">
    <w:abstractNumId w:val="11"/>
  </w:num>
  <w:num w:numId="28">
    <w:abstractNumId w:val="26"/>
  </w:num>
  <w:num w:numId="29">
    <w:abstractNumId w:val="27"/>
  </w:num>
  <w:num w:numId="30">
    <w:abstractNumId w:val="0"/>
  </w:num>
  <w:num w:numId="31">
    <w:abstractNumId w:val="7"/>
  </w:num>
  <w:num w:numId="32">
    <w:abstractNumId w:val="35"/>
  </w:num>
  <w:num w:numId="33">
    <w:abstractNumId w:val="16"/>
  </w:num>
  <w:num w:numId="34">
    <w:abstractNumId w:val="20"/>
  </w:num>
  <w:num w:numId="35">
    <w:abstractNumId w:val="38"/>
  </w:num>
  <w:num w:numId="36">
    <w:abstractNumId w:val="2"/>
  </w:num>
  <w:num w:numId="37">
    <w:abstractNumId w:val="28"/>
  </w:num>
  <w:num w:numId="38">
    <w:abstractNumId w:val="30"/>
  </w:num>
  <w:num w:numId="39">
    <w:abstractNumId w:val="17"/>
  </w:num>
  <w:num w:numId="40">
    <w:abstractNumId w:val="4"/>
  </w:num>
  <w:num w:numId="41">
    <w:abstractNumId w:val="39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376"/>
    <w:rsid w:val="0000681F"/>
    <w:rsid w:val="000170AE"/>
    <w:rsid w:val="00066F0B"/>
    <w:rsid w:val="00075A67"/>
    <w:rsid w:val="000B0DB9"/>
    <w:rsid w:val="000D6C0C"/>
    <w:rsid w:val="00133376"/>
    <w:rsid w:val="001346AD"/>
    <w:rsid w:val="0014226C"/>
    <w:rsid w:val="00160695"/>
    <w:rsid w:val="00177EA2"/>
    <w:rsid w:val="00182FBD"/>
    <w:rsid w:val="00183056"/>
    <w:rsid w:val="001A28EA"/>
    <w:rsid w:val="002433F9"/>
    <w:rsid w:val="00267838"/>
    <w:rsid w:val="002A14E6"/>
    <w:rsid w:val="003159C6"/>
    <w:rsid w:val="00327420"/>
    <w:rsid w:val="00330186"/>
    <w:rsid w:val="00335126"/>
    <w:rsid w:val="003C6BCD"/>
    <w:rsid w:val="003F79F6"/>
    <w:rsid w:val="00446390"/>
    <w:rsid w:val="004D19C4"/>
    <w:rsid w:val="004E5134"/>
    <w:rsid w:val="004E62E1"/>
    <w:rsid w:val="004F4DDC"/>
    <w:rsid w:val="005176A7"/>
    <w:rsid w:val="00544618"/>
    <w:rsid w:val="005C3AC3"/>
    <w:rsid w:val="005E417B"/>
    <w:rsid w:val="006063A6"/>
    <w:rsid w:val="00646C27"/>
    <w:rsid w:val="00655146"/>
    <w:rsid w:val="0069007E"/>
    <w:rsid w:val="006F1E84"/>
    <w:rsid w:val="00715A91"/>
    <w:rsid w:val="00717328"/>
    <w:rsid w:val="00720ADD"/>
    <w:rsid w:val="00730D41"/>
    <w:rsid w:val="00742A1A"/>
    <w:rsid w:val="00746DF0"/>
    <w:rsid w:val="00774D42"/>
    <w:rsid w:val="00797F15"/>
    <w:rsid w:val="007A36D6"/>
    <w:rsid w:val="007B4001"/>
    <w:rsid w:val="008418EE"/>
    <w:rsid w:val="00853B7A"/>
    <w:rsid w:val="008A78AD"/>
    <w:rsid w:val="008F6590"/>
    <w:rsid w:val="00901056"/>
    <w:rsid w:val="00924120"/>
    <w:rsid w:val="009478C4"/>
    <w:rsid w:val="00982C02"/>
    <w:rsid w:val="0098322C"/>
    <w:rsid w:val="00995909"/>
    <w:rsid w:val="009F1873"/>
    <w:rsid w:val="00A00081"/>
    <w:rsid w:val="00A3706E"/>
    <w:rsid w:val="00A4517F"/>
    <w:rsid w:val="00A75F0A"/>
    <w:rsid w:val="00AA683E"/>
    <w:rsid w:val="00AB59BD"/>
    <w:rsid w:val="00AF01C9"/>
    <w:rsid w:val="00AF31C4"/>
    <w:rsid w:val="00B75A93"/>
    <w:rsid w:val="00B93CC1"/>
    <w:rsid w:val="00BA60E4"/>
    <w:rsid w:val="00BD3944"/>
    <w:rsid w:val="00BD5B2B"/>
    <w:rsid w:val="00BE4A6C"/>
    <w:rsid w:val="00C322A1"/>
    <w:rsid w:val="00D340F1"/>
    <w:rsid w:val="00D448C9"/>
    <w:rsid w:val="00DF30F3"/>
    <w:rsid w:val="00E154F1"/>
    <w:rsid w:val="00E507DE"/>
    <w:rsid w:val="00E5481B"/>
    <w:rsid w:val="00E83EB7"/>
    <w:rsid w:val="00EA0CC3"/>
    <w:rsid w:val="00EC74D7"/>
    <w:rsid w:val="00ED0E5F"/>
    <w:rsid w:val="00ED1FCD"/>
    <w:rsid w:val="00EF223C"/>
    <w:rsid w:val="00F122DC"/>
    <w:rsid w:val="00F231BF"/>
    <w:rsid w:val="00F4341F"/>
    <w:rsid w:val="00F51956"/>
    <w:rsid w:val="00FC2433"/>
    <w:rsid w:val="00FC2503"/>
    <w:rsid w:val="5FAAA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63A10727"/>
  <w15:chartTrackingRefBased/>
  <w15:docId w15:val="{D546A019-515B-42ED-9DE1-5D40C9BC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126"/>
    <w:pPr>
      <w:jc w:val="both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183056"/>
    <w:pPr>
      <w:keepNext/>
      <w:outlineLvl w:val="0"/>
    </w:pPr>
    <w:rPr>
      <w:rFonts w:ascii="Verdana" w:hAnsi="Verdana"/>
      <w:b/>
      <w:sz w:val="48"/>
      <w:szCs w:val="22"/>
    </w:rPr>
  </w:style>
  <w:style w:type="paragraph" w:styleId="Heading2">
    <w:name w:val="heading 2"/>
    <w:basedOn w:val="Normal"/>
    <w:next w:val="Normal"/>
    <w:qFormat/>
    <w:rsid w:val="005176A7"/>
    <w:pPr>
      <w:keepNext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183056"/>
    <w:pPr>
      <w:keepNext/>
      <w:spacing w:before="240" w:after="60"/>
      <w:outlineLvl w:val="2"/>
    </w:pPr>
    <w:rPr>
      <w:rFonts w:ascii="Verdana" w:hAnsi="Verdana" w:cs="Arial"/>
      <w:b/>
      <w:bCs/>
      <w:sz w:val="28"/>
      <w:szCs w:val="26"/>
    </w:rPr>
  </w:style>
  <w:style w:type="paragraph" w:styleId="Heading4">
    <w:name w:val="heading 4"/>
    <w:basedOn w:val="Normal"/>
    <w:next w:val="Normal"/>
    <w:qFormat/>
    <w:rsid w:val="003351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3512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rsid w:val="00774D42"/>
    <w:pPr>
      <w:spacing w:before="120" w:after="120"/>
    </w:pPr>
  </w:style>
  <w:style w:type="paragraph" w:styleId="Header">
    <w:name w:val="header"/>
    <w:basedOn w:val="Normal"/>
    <w:rsid w:val="000170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170AE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335126"/>
    <w:pPr>
      <w:ind w:left="360"/>
      <w:jc w:val="left"/>
    </w:pPr>
    <w:rPr>
      <w:rFonts w:ascii="Tahoma" w:hAnsi="Tahoma"/>
      <w:szCs w:val="24"/>
    </w:rPr>
  </w:style>
  <w:style w:type="paragraph" w:styleId="BodyTextIndent2">
    <w:name w:val="Body Text Indent 2"/>
    <w:basedOn w:val="Normal"/>
    <w:rsid w:val="00335126"/>
    <w:pPr>
      <w:ind w:left="360"/>
    </w:pPr>
    <w:rPr>
      <w:rFonts w:ascii="Tahoma" w:hAnsi="Tahoma"/>
      <w:szCs w:val="24"/>
    </w:rPr>
  </w:style>
  <w:style w:type="paragraph" w:styleId="BalloonText">
    <w:name w:val="Balloon Text"/>
    <w:basedOn w:val="Normal"/>
    <w:link w:val="BalloonTextChar"/>
    <w:rsid w:val="006551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55146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0681F"/>
    <w:pPr>
      <w:ind w:left="720"/>
      <w:jc w:val="left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unhideWhenUsed/>
    <w:rsid w:val="008A78AD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A78AD"/>
    <w:rPr>
      <w:b/>
      <w:bCs/>
    </w:rPr>
  </w:style>
  <w:style w:type="character" w:styleId="Emphasis">
    <w:name w:val="Emphasis"/>
    <w:basedOn w:val="DefaultParagraphFont"/>
    <w:uiPriority w:val="20"/>
    <w:qFormat/>
    <w:rsid w:val="001346AD"/>
    <w:rPr>
      <w:i/>
      <w:iCs/>
    </w:rPr>
  </w:style>
  <w:style w:type="paragraph" w:customStyle="1" w:styleId="paragraph">
    <w:name w:val="paragraph"/>
    <w:basedOn w:val="Normal"/>
    <w:rsid w:val="001346AD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346AD"/>
  </w:style>
  <w:style w:type="character" w:customStyle="1" w:styleId="eop">
    <w:name w:val="eop"/>
    <w:basedOn w:val="DefaultParagraphFont"/>
    <w:rsid w:val="0013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5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7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ichard.bain\Application%20Data\Microsoft\Templates\SV%20headed%2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9d5dd4-9644-495a-8ca4-56831af83c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1CF6295EA4E54ABC0E2B9E7B0B9430" ma:contentTypeVersion="18" ma:contentTypeDescription="Create a new document." ma:contentTypeScope="" ma:versionID="a23fd97226150546872534f8292a5f20">
  <xsd:schema xmlns:xsd="http://www.w3.org/2001/XMLSchema" xmlns:xs="http://www.w3.org/2001/XMLSchema" xmlns:p="http://schemas.microsoft.com/office/2006/metadata/properties" xmlns:ns3="6b9d5dd4-9644-495a-8ca4-56831af83ca2" xmlns:ns4="bbecf17a-82ce-4253-929d-4ca857f0278b" targetNamespace="http://schemas.microsoft.com/office/2006/metadata/properties" ma:root="true" ma:fieldsID="f67245b818d6aa9538e9daba15d7bfcf" ns3:_="" ns4:_="">
    <xsd:import namespace="6b9d5dd4-9644-495a-8ca4-56831af83ca2"/>
    <xsd:import namespace="bbecf17a-82ce-4253-929d-4ca857f027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d5dd4-9644-495a-8ca4-56831af83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cf17a-82ce-4253-929d-4ca857f027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14D6D-08AB-47FB-A299-CE5A9A2693BD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bbecf17a-82ce-4253-929d-4ca857f0278b"/>
    <ds:schemaRef ds:uri="6b9d5dd4-9644-495a-8ca4-56831af83ca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8CF2313-A09C-4826-8E31-A0ECAB450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d5dd4-9644-495a-8ca4-56831af83ca2"/>
    <ds:schemaRef ds:uri="bbecf17a-82ce-4253-929d-4ca857f02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E08EE4-1D4F-4076-8B5D-1A9A880553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D33EC-661A-46B1-9819-EB34B481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 headed 1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Sunderland LEA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subject/>
  <dc:creator>Richard Bain</dc:creator>
  <cp:keywords/>
  <dc:description/>
  <cp:lastModifiedBy>SamFerry</cp:lastModifiedBy>
  <cp:revision>2</cp:revision>
  <cp:lastPrinted>2026-01-16T14:43:00Z</cp:lastPrinted>
  <dcterms:created xsi:type="dcterms:W3CDTF">2026-06-25T08:25:00Z</dcterms:created>
  <dcterms:modified xsi:type="dcterms:W3CDTF">2026-06-25T08:25:00Z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0x010100201CF6295EA4E54ABC0E2B9E7B0B9430</vt:lpwstr>
  </property>
</Properties>
</file>